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66DBDF3A" w:rsidR="00535962" w:rsidRPr="00F7167E" w:rsidRDefault="00904DD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2A4865B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41"/>
                            <a:chOff x="9151" y="720"/>
                            <a:chExt cx="2009" cy="875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1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5C2BB0B" w14:textId="0F1EF613" w:rsidR="00957FDA" w:rsidRPr="00535962" w:rsidRDefault="00C90760" w:rsidP="00957FDA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r w:rsidR="000B3CAF">
                                      <w:rPr>
                                        <w:rStyle w:val="Style2"/>
                                      </w:rPr>
                                      <w:t xml:space="preserve">        DGII-CCC-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LPN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B3CAF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620BB5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0B3CAF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</w:sdtContent>
                                </w:sdt>
                                <w:r w:rsidR="00620BB5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13107F">
                                  <w:rPr>
                                    <w:rStyle w:val="Style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6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41" coordorigin="9151,720" coordsize="2009,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0;top:1077;width:1990;height: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35C2BB0B" w14:textId="0F1EF613" w:rsidR="00957FDA" w:rsidRPr="00535962" w:rsidRDefault="00C90760" w:rsidP="00957FDA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 w:rsidR="000B3CAF">
                                <w:rPr>
                                  <w:rStyle w:val="Style2"/>
                                </w:rPr>
                                <w:t xml:space="preserve">        DGII-CCC-</w:t>
                              </w:r>
                              <w:r>
                                <w:rPr>
                                  <w:rStyle w:val="Style2"/>
                                </w:rPr>
                                <w:t>LPN</w:t>
                              </w:r>
                              <w:r w:rsidR="008764E2">
                                <w:rPr>
                                  <w:rStyle w:val="Style2"/>
                                </w:rPr>
                                <w:t>-</w:t>
                              </w:r>
                              <w:r w:rsidR="000B3CAF">
                                <w:rPr>
                                  <w:rStyle w:val="Style2"/>
                                </w:rPr>
                                <w:t>202</w:t>
                              </w:r>
                              <w:r w:rsidR="00620BB5">
                                <w:rPr>
                                  <w:rStyle w:val="Style2"/>
                                </w:rPr>
                                <w:t>5</w:t>
                              </w:r>
                              <w:r w:rsidR="000B3CAF">
                                <w:rPr>
                                  <w:rStyle w:val="Style2"/>
                                </w:rPr>
                                <w:t>-00</w:t>
                              </w:r>
                            </w:sdtContent>
                          </w:sdt>
                          <w:r w:rsidR="00620BB5">
                            <w:rPr>
                              <w:rStyle w:val="Style2"/>
                            </w:rPr>
                            <w:t>0</w:t>
                          </w:r>
                          <w:r w:rsidR="0013107F">
                            <w:rPr>
                              <w:rStyle w:val="Style2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0363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E04AF" id="Text Box 2" o:spid="_x0000_s1031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1C0F9F5F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C9076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32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5SJ+A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" stroked="f">
                <v:textbox>
                  <w:txbxContent>
                    <w:p w14:paraId="18AC8C34" w14:textId="342E25D3" w:rsidR="002E1412" w:rsidRPr="002E1412" w:rsidRDefault="00C9076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C9076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C9076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C9076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C9076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F06A6" w:rsidRPr="00BF06A6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F06A6" w:rsidRPr="00BF06A6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0B5D53"/>
    <w:rsid w:val="001007E7"/>
    <w:rsid w:val="001020C0"/>
    <w:rsid w:val="00123B8D"/>
    <w:rsid w:val="0013107F"/>
    <w:rsid w:val="00157600"/>
    <w:rsid w:val="001677B7"/>
    <w:rsid w:val="00170EC5"/>
    <w:rsid w:val="00194FF2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403697"/>
    <w:rsid w:val="0042490F"/>
    <w:rsid w:val="00466B9C"/>
    <w:rsid w:val="004767CC"/>
    <w:rsid w:val="004814E6"/>
    <w:rsid w:val="0049643D"/>
    <w:rsid w:val="004C4743"/>
    <w:rsid w:val="004E4F9F"/>
    <w:rsid w:val="00535962"/>
    <w:rsid w:val="005509AE"/>
    <w:rsid w:val="005B442B"/>
    <w:rsid w:val="005D0D63"/>
    <w:rsid w:val="0060152B"/>
    <w:rsid w:val="00611A07"/>
    <w:rsid w:val="00620BB5"/>
    <w:rsid w:val="0062592A"/>
    <w:rsid w:val="006506D0"/>
    <w:rsid w:val="00651E48"/>
    <w:rsid w:val="006709BC"/>
    <w:rsid w:val="00695EDA"/>
    <w:rsid w:val="00780880"/>
    <w:rsid w:val="007B4164"/>
    <w:rsid w:val="007B6F6F"/>
    <w:rsid w:val="00810515"/>
    <w:rsid w:val="0082255C"/>
    <w:rsid w:val="0083342F"/>
    <w:rsid w:val="00854B4F"/>
    <w:rsid w:val="008764E2"/>
    <w:rsid w:val="008B3AE5"/>
    <w:rsid w:val="008F5E51"/>
    <w:rsid w:val="009002B4"/>
    <w:rsid w:val="00904DD6"/>
    <w:rsid w:val="00957FDA"/>
    <w:rsid w:val="009773D3"/>
    <w:rsid w:val="009A2AEC"/>
    <w:rsid w:val="009B0931"/>
    <w:rsid w:val="009E0472"/>
    <w:rsid w:val="009E728D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25ED7"/>
    <w:rsid w:val="00C66D08"/>
    <w:rsid w:val="00C67909"/>
    <w:rsid w:val="00C90760"/>
    <w:rsid w:val="00CA4661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366BE"/>
    <w:rsid w:val="00E96D05"/>
    <w:rsid w:val="00EA7406"/>
    <w:rsid w:val="00EB128A"/>
    <w:rsid w:val="00F0363C"/>
    <w:rsid w:val="00F07432"/>
    <w:rsid w:val="00F116C5"/>
    <w:rsid w:val="00F14847"/>
    <w:rsid w:val="00F225BF"/>
    <w:rsid w:val="00F25B99"/>
    <w:rsid w:val="00F4086F"/>
    <w:rsid w:val="00F53753"/>
    <w:rsid w:val="00F7167E"/>
    <w:rsid w:val="00F7443C"/>
    <w:rsid w:val="00F94DB8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16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20</cp:revision>
  <cp:lastPrinted>2011-03-04T18:27:00Z</cp:lastPrinted>
  <dcterms:created xsi:type="dcterms:W3CDTF">2023-05-24T15:05:00Z</dcterms:created>
  <dcterms:modified xsi:type="dcterms:W3CDTF">2025-02-26T19:35:00Z</dcterms:modified>
</cp:coreProperties>
</file>